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E4429" w14:textId="77777777" w:rsidR="006E1986" w:rsidRDefault="006E1986" w:rsidP="006E1986">
      <w:pPr>
        <w:pStyle w:val="NoSpacing"/>
      </w:pPr>
      <w:r>
        <w:rPr>
          <w:u w:val="single"/>
        </w:rPr>
        <w:t>William LATONER</w:t>
      </w:r>
      <w:r>
        <w:t xml:space="preserve">    </w:t>
      </w:r>
      <w:proofErr w:type="gramStart"/>
      <w:r>
        <w:t xml:space="preserve">   (</w:t>
      </w:r>
      <w:proofErr w:type="gramEnd"/>
      <w:r>
        <w:t>fl.1425)</w:t>
      </w:r>
    </w:p>
    <w:p w14:paraId="7FA99210" w14:textId="77777777" w:rsidR="006E1986" w:rsidRDefault="006E1986" w:rsidP="006E1986">
      <w:pPr>
        <w:pStyle w:val="NoSpacing"/>
      </w:pPr>
      <w:r>
        <w:t xml:space="preserve">of Lichfield. </w:t>
      </w:r>
      <w:proofErr w:type="spellStart"/>
      <w:r>
        <w:t>Latoner</w:t>
      </w:r>
      <w:proofErr w:type="spellEnd"/>
      <w:r>
        <w:t>.</w:t>
      </w:r>
    </w:p>
    <w:p w14:paraId="2755605B" w14:textId="77777777" w:rsidR="006E1986" w:rsidRDefault="006E1986" w:rsidP="006E1986">
      <w:pPr>
        <w:pStyle w:val="NoSpacing"/>
      </w:pPr>
    </w:p>
    <w:p w14:paraId="115E564F" w14:textId="77777777" w:rsidR="006E1986" w:rsidRDefault="006E1986" w:rsidP="006E1986">
      <w:pPr>
        <w:pStyle w:val="NoSpacing"/>
      </w:pPr>
    </w:p>
    <w:p w14:paraId="6B21C09B" w14:textId="77777777" w:rsidR="006E1986" w:rsidRDefault="006E1986" w:rsidP="006E1986">
      <w:pPr>
        <w:pStyle w:val="NoSpacing"/>
      </w:pPr>
      <w:r>
        <w:tab/>
        <w:t>1425</w:t>
      </w:r>
      <w:r>
        <w:tab/>
        <w:t xml:space="preserve">Thomas </w:t>
      </w:r>
      <w:proofErr w:type="spellStart"/>
      <w:r>
        <w:t>Oudeby</w:t>
      </w:r>
      <w:proofErr w:type="spellEnd"/>
      <w:r>
        <w:t>, Vicar of Lichfield Cathedral(q.v.), brought a plaint of</w:t>
      </w:r>
    </w:p>
    <w:p w14:paraId="08E6E516" w14:textId="77777777" w:rsidR="006E1986" w:rsidRDefault="006E1986" w:rsidP="006E1986">
      <w:pPr>
        <w:pStyle w:val="NoSpacing"/>
      </w:pPr>
      <w:r>
        <w:tab/>
      </w:r>
      <w:r>
        <w:tab/>
        <w:t xml:space="preserve">debt against him, John </w:t>
      </w:r>
      <w:proofErr w:type="spellStart"/>
      <w:r>
        <w:t>Croumford</w:t>
      </w:r>
      <w:proofErr w:type="spellEnd"/>
      <w:r>
        <w:t xml:space="preserve"> of Lichfield, skinner(q.v.), and Edmund</w:t>
      </w:r>
    </w:p>
    <w:p w14:paraId="1CEF2A54" w14:textId="77777777" w:rsidR="006E1986" w:rsidRDefault="006E1986" w:rsidP="006E1986">
      <w:pPr>
        <w:pStyle w:val="NoSpacing"/>
      </w:pPr>
      <w:r>
        <w:tab/>
      </w:r>
      <w:r>
        <w:tab/>
      </w:r>
      <w:proofErr w:type="spellStart"/>
      <w:r>
        <w:t>Bladsmyth</w:t>
      </w:r>
      <w:proofErr w:type="spellEnd"/>
      <w:r>
        <w:t xml:space="preserve"> of Lichfield, bladesmith(q.v.).</w:t>
      </w:r>
    </w:p>
    <w:p w14:paraId="1E3787DF" w14:textId="77777777" w:rsidR="006E1986" w:rsidRDefault="006E1986" w:rsidP="006E1986">
      <w:pPr>
        <w:pStyle w:val="NoSpacing"/>
      </w:pPr>
      <w:r>
        <w:tab/>
      </w:r>
      <w:r>
        <w:tab/>
        <w:t xml:space="preserve">( </w:t>
      </w:r>
      <w:hyperlink r:id="rId6" w:history="1">
        <w:r w:rsidRPr="002B35EB">
          <w:rPr>
            <w:rStyle w:val="Hyperlink"/>
          </w:rPr>
          <w:t>https://waalt.uh.edu/index.php/CP40/656</w:t>
        </w:r>
      </w:hyperlink>
      <w:r>
        <w:t xml:space="preserve"> )</w:t>
      </w:r>
    </w:p>
    <w:p w14:paraId="5364480F" w14:textId="77777777" w:rsidR="006E1986" w:rsidRDefault="006E1986" w:rsidP="006E1986">
      <w:pPr>
        <w:pStyle w:val="NoSpacing"/>
      </w:pPr>
    </w:p>
    <w:p w14:paraId="492D3D51" w14:textId="77777777" w:rsidR="006E1986" w:rsidRDefault="006E1986" w:rsidP="006E1986">
      <w:pPr>
        <w:pStyle w:val="NoSpacing"/>
      </w:pPr>
    </w:p>
    <w:p w14:paraId="67962C68" w14:textId="77777777" w:rsidR="006E1986" w:rsidRDefault="006E1986" w:rsidP="006E1986">
      <w:pPr>
        <w:pStyle w:val="NoSpacing"/>
      </w:pPr>
      <w:r>
        <w:t>23 March 2023</w:t>
      </w:r>
    </w:p>
    <w:p w14:paraId="264193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8785C" w14:textId="77777777" w:rsidR="006E1986" w:rsidRDefault="006E1986" w:rsidP="009139A6">
      <w:r>
        <w:separator/>
      </w:r>
    </w:p>
  </w:endnote>
  <w:endnote w:type="continuationSeparator" w:id="0">
    <w:p w14:paraId="0A3ACD9A" w14:textId="77777777" w:rsidR="006E1986" w:rsidRDefault="006E19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34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12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8D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90403" w14:textId="77777777" w:rsidR="006E1986" w:rsidRDefault="006E1986" w:rsidP="009139A6">
      <w:r>
        <w:separator/>
      </w:r>
    </w:p>
  </w:footnote>
  <w:footnote w:type="continuationSeparator" w:id="0">
    <w:p w14:paraId="29F836F6" w14:textId="77777777" w:rsidR="006E1986" w:rsidRDefault="006E19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377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ACB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1D2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86"/>
    <w:rsid w:val="000666E0"/>
    <w:rsid w:val="002510B7"/>
    <w:rsid w:val="005C130B"/>
    <w:rsid w:val="006E198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B3F62"/>
  <w15:chartTrackingRefBased/>
  <w15:docId w15:val="{9ED7928B-4ED3-4F12-8C0E-E094627F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E19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2023-03-24T09:37:00Z</dcterms:created>
  <dcterms:modified xsi:type="dcterms:W3CDTF">2023-03-24T09:38:00Z</dcterms:modified>
</cp:coreProperties>
</file>